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65416068" w:rsidR="00E415A5" w:rsidRPr="000770A6" w:rsidRDefault="0009026A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1DC6A838" w:rsidR="00E415A5" w:rsidRPr="000770A6" w:rsidRDefault="00F80123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543C1605" w:rsidR="00752B06" w:rsidRDefault="00AF259B">
            <w:r w:rsidRPr="00AF259B">
              <w:t>PARKUR ve SAHA DÜZENLEMESİ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582A7B8D" w:rsidR="00BC64F5" w:rsidRDefault="00AF259B">
            <w:r w:rsidRPr="00AF259B">
              <w:t>PARKUR ve SAHA DÜZENLEMESİ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2D958283" w:rsidR="00752B06" w:rsidRDefault="00AF259B">
            <w:r w:rsidRPr="00AF259B">
              <w:t>PARKUR DÜZENLEMESİ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341C2872" w:rsidR="00752B06" w:rsidRDefault="00AF259B">
            <w:r w:rsidRPr="0033454B">
              <w:rPr>
                <w:rFonts w:ascii="Times New Roman" w:hAnsi="Times New Roman"/>
                <w:sz w:val="20"/>
                <w:lang w:val="en-US"/>
              </w:rPr>
              <w:t>Track and Field Arrangement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0165DEB3" w:rsidR="00752B06" w:rsidRDefault="00AF259B">
            <w:r w:rsidRPr="0033454B">
              <w:rPr>
                <w:rFonts w:ascii="Times New Roman" w:hAnsi="Times New Roman"/>
                <w:sz w:val="20"/>
                <w:lang w:val="en-US"/>
              </w:rPr>
              <w:t>Track Arrangement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0AB27427" w:rsidR="00752B06" w:rsidRDefault="00051A05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5D7C7572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52F5C534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B1EB88F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51855290"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03C9F1EF" w:rsidR="00130F7E" w:rsidRDefault="00AF259B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F379E35" w:rsidR="00130F7E" w:rsidRDefault="00051A05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2738DB8C" w:rsidR="00273C68" w:rsidRDefault="00372147">
            <w:r>
              <w:t xml:space="preserve">Teorik </w:t>
            </w:r>
            <w:r w:rsidR="009500D9">
              <w:t xml:space="preserve"> </w:t>
            </w:r>
            <w:r w:rsidR="00AF259B">
              <w:t xml:space="preserve">ve Uygulamalı </w:t>
            </w:r>
            <w:r w:rsidR="009500D9">
              <w:t>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60CCD2B5" w:rsidR="00372147" w:rsidRDefault="00AF259B">
            <w:r w:rsidRPr="00AF259B">
              <w:t>PARKUR ve SAHA DÜZENLEMESİ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52763678" w:rsidR="00E16FDB" w:rsidRDefault="00AF259B" w:rsidP="001C043F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1C147EAD" w:rsidR="00E16FDB" w:rsidRPr="00973558" w:rsidRDefault="00E16FDB" w:rsidP="002F45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594C6799" w:rsidR="00E16FDB" w:rsidRDefault="00AF259B" w:rsidP="001C043F">
            <w:pPr>
              <w:jc w:val="center"/>
            </w:pPr>
            <w:r>
              <w:t>X</w:t>
            </w:r>
          </w:p>
        </w:tc>
      </w:tr>
      <w:tr w:rsidR="00AF259B" w14:paraId="081150E6" w14:textId="77777777" w:rsidTr="00714285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745E6146" w:rsidR="00AF259B" w:rsidRDefault="00AF259B" w:rsidP="00AF259B">
            <w:r>
              <w:t>Karabük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13C5673F" w14:textId="5A854414" w:rsidR="00AF259B" w:rsidRDefault="00AF259B" w:rsidP="00AF259B">
            <w:r w:rsidRPr="00AF259B">
              <w:t>PARKUR ve SAHA DÜZENLEMESİ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7B243EE2" w:rsidR="00AF259B" w:rsidRDefault="00AF259B" w:rsidP="00AF259B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6546FA43" w:rsidR="00AF259B" w:rsidRDefault="00AF259B" w:rsidP="00AF259B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2322B7F3" w:rsidR="00AF259B" w:rsidRDefault="00AF259B" w:rsidP="00AF259B">
            <w:pPr>
              <w:jc w:val="center"/>
            </w:pPr>
            <w:r>
              <w:t>X</w:t>
            </w:r>
          </w:p>
        </w:tc>
      </w:tr>
      <w:tr w:rsidR="00AF259B" w14:paraId="48088C44" w14:textId="77777777" w:rsidTr="00234AED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7D1DCC46" w:rsidR="00AF259B" w:rsidRDefault="00AF259B" w:rsidP="00AF259B"/>
        </w:tc>
        <w:tc>
          <w:tcPr>
            <w:tcW w:w="3470" w:type="dxa"/>
            <w:shd w:val="clear" w:color="auto" w:fill="auto"/>
            <w:vAlign w:val="center"/>
          </w:tcPr>
          <w:p w14:paraId="4BC4165A" w14:textId="6279FE4D" w:rsidR="00AF259B" w:rsidRDefault="00AF259B" w:rsidP="00AF259B"/>
        </w:tc>
        <w:tc>
          <w:tcPr>
            <w:tcW w:w="1442" w:type="dxa"/>
            <w:shd w:val="clear" w:color="auto" w:fill="auto"/>
            <w:vAlign w:val="center"/>
          </w:tcPr>
          <w:p w14:paraId="3C9A4972" w14:textId="09DC461A" w:rsidR="00AF259B" w:rsidRDefault="00AF259B" w:rsidP="00AF259B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443552F9" w:rsidR="00AF259B" w:rsidRPr="004D2264" w:rsidRDefault="00AF259B" w:rsidP="00AF259B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55FDEF90" w:rsidR="00AF259B" w:rsidRDefault="00AF259B" w:rsidP="00AF259B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41F0C10" w:rsidR="00372147" w:rsidRDefault="00372147" w:rsidP="00372147"/>
        </w:tc>
        <w:tc>
          <w:tcPr>
            <w:tcW w:w="3470" w:type="dxa"/>
            <w:shd w:val="clear" w:color="auto" w:fill="auto"/>
          </w:tcPr>
          <w:p w14:paraId="315025AF" w14:textId="3C44BD4D" w:rsidR="00372147" w:rsidRDefault="00372147" w:rsidP="00372147"/>
        </w:tc>
        <w:tc>
          <w:tcPr>
            <w:tcW w:w="1442" w:type="dxa"/>
            <w:shd w:val="clear" w:color="auto" w:fill="auto"/>
            <w:vAlign w:val="center"/>
          </w:tcPr>
          <w:p w14:paraId="6AC282C3" w14:textId="4FC7BA59" w:rsidR="00372147" w:rsidRDefault="00372147" w:rsidP="00372147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417BBD03" w:rsidR="00372147" w:rsidRDefault="00372147" w:rsidP="00372147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4E207F7D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67180B01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4D483B4E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84175" w14:textId="77777777" w:rsidR="005D49B4" w:rsidRDefault="005D49B4">
      <w:r>
        <w:separator/>
      </w:r>
    </w:p>
  </w:endnote>
  <w:endnote w:type="continuationSeparator" w:id="0">
    <w:p w14:paraId="0B8A2318" w14:textId="77777777" w:rsidR="005D49B4" w:rsidRDefault="005D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71269" w14:textId="77777777" w:rsidR="005D49B4" w:rsidRDefault="005D49B4">
      <w:r>
        <w:separator/>
      </w:r>
    </w:p>
  </w:footnote>
  <w:footnote w:type="continuationSeparator" w:id="0">
    <w:p w14:paraId="123CFE8F" w14:textId="77777777" w:rsidR="005D49B4" w:rsidRDefault="005D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1A05"/>
    <w:rsid w:val="000536BE"/>
    <w:rsid w:val="00053FCE"/>
    <w:rsid w:val="000770A6"/>
    <w:rsid w:val="00083F5B"/>
    <w:rsid w:val="000854EF"/>
    <w:rsid w:val="0009026A"/>
    <w:rsid w:val="00095E42"/>
    <w:rsid w:val="000A2239"/>
    <w:rsid w:val="000B2813"/>
    <w:rsid w:val="000B7581"/>
    <w:rsid w:val="000C7CA0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60A3D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D49B4"/>
    <w:rsid w:val="005E739A"/>
    <w:rsid w:val="005F052B"/>
    <w:rsid w:val="005F4644"/>
    <w:rsid w:val="0060510E"/>
    <w:rsid w:val="00614720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97"/>
    <w:rsid w:val="00A22FCF"/>
    <w:rsid w:val="00A7592D"/>
    <w:rsid w:val="00A80DFE"/>
    <w:rsid w:val="00AA721F"/>
    <w:rsid w:val="00AC11DA"/>
    <w:rsid w:val="00AF259B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47018"/>
    <w:rsid w:val="00F61890"/>
    <w:rsid w:val="00F659D1"/>
    <w:rsid w:val="00F80123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41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18</cp:revision>
  <cp:lastPrinted>2005-07-08T14:54:00Z</cp:lastPrinted>
  <dcterms:created xsi:type="dcterms:W3CDTF">2022-09-05T13:39:00Z</dcterms:created>
  <dcterms:modified xsi:type="dcterms:W3CDTF">2024-07-29T18:10:00Z</dcterms:modified>
</cp:coreProperties>
</file>